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——全年视频跟拍服务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全年视频跟拍服务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为进一步宣传黄村镇党委政府政策决定，营造良好营商环境，展现便民惠民措施，接受社会广泛监督，提高城市居民幸福感，助力镇党委政府各项工作任务落地有效。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实时跟踪拍摄重要事件、重要节点、重大活动、突发情况等，形成影像资料，制作专题视频小片。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通过事件跟踪拍摄，制作专题视频小片，以展示我镇品牌形象和未来发展趋势，提高辖区群众幸福感。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12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全年视频跟拍服务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533" w:left="112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6A47871"/>
    <w:rsid w:val="09615AF1"/>
    <w:rsid w:val="0A5D4D63"/>
    <w:rsid w:val="0CBB61F2"/>
    <w:rsid w:val="13E214AD"/>
    <w:rsid w:val="13E620B2"/>
    <w:rsid w:val="13F73D10"/>
    <w:rsid w:val="147A4E10"/>
    <w:rsid w:val="15297246"/>
    <w:rsid w:val="15A62093"/>
    <w:rsid w:val="16321C77"/>
    <w:rsid w:val="17452D25"/>
    <w:rsid w:val="17EC7D4E"/>
    <w:rsid w:val="18B24996"/>
    <w:rsid w:val="1A826A8E"/>
    <w:rsid w:val="1B5323B0"/>
    <w:rsid w:val="1BA250F3"/>
    <w:rsid w:val="1C3F2267"/>
    <w:rsid w:val="1D834DDD"/>
    <w:rsid w:val="1E841110"/>
    <w:rsid w:val="1FA24E77"/>
    <w:rsid w:val="23011F7A"/>
    <w:rsid w:val="25EE16C9"/>
    <w:rsid w:val="29485BC7"/>
    <w:rsid w:val="29817026"/>
    <w:rsid w:val="2C31308C"/>
    <w:rsid w:val="2D061DEB"/>
    <w:rsid w:val="2F471EE1"/>
    <w:rsid w:val="308113CB"/>
    <w:rsid w:val="32C259B5"/>
    <w:rsid w:val="349B0F5D"/>
    <w:rsid w:val="34B53ED7"/>
    <w:rsid w:val="35B20725"/>
    <w:rsid w:val="3A107FD3"/>
    <w:rsid w:val="414D7732"/>
    <w:rsid w:val="41C0096A"/>
    <w:rsid w:val="42BB4372"/>
    <w:rsid w:val="42EC5ED9"/>
    <w:rsid w:val="443F33FF"/>
    <w:rsid w:val="482873AB"/>
    <w:rsid w:val="4ABC3588"/>
    <w:rsid w:val="4C5400E4"/>
    <w:rsid w:val="4EB002A9"/>
    <w:rsid w:val="4F815F87"/>
    <w:rsid w:val="5695783F"/>
    <w:rsid w:val="584432DE"/>
    <w:rsid w:val="59467262"/>
    <w:rsid w:val="5D2D376B"/>
    <w:rsid w:val="5F3673C4"/>
    <w:rsid w:val="5FF34676"/>
    <w:rsid w:val="61725956"/>
    <w:rsid w:val="63091EF8"/>
    <w:rsid w:val="64196C03"/>
    <w:rsid w:val="643637FE"/>
    <w:rsid w:val="651C2939"/>
    <w:rsid w:val="66441755"/>
    <w:rsid w:val="68B74A5D"/>
    <w:rsid w:val="69696A7E"/>
    <w:rsid w:val="6AFC0F74"/>
    <w:rsid w:val="6BB045C1"/>
    <w:rsid w:val="6D496A5A"/>
    <w:rsid w:val="6D535020"/>
    <w:rsid w:val="706D59AB"/>
    <w:rsid w:val="723F2417"/>
    <w:rsid w:val="752D7B49"/>
    <w:rsid w:val="76466098"/>
    <w:rsid w:val="76F73CBD"/>
    <w:rsid w:val="777A0A13"/>
    <w:rsid w:val="78761BB0"/>
    <w:rsid w:val="78BD4522"/>
    <w:rsid w:val="790E68AB"/>
    <w:rsid w:val="7C8D7F4E"/>
    <w:rsid w:val="7DFA71D0"/>
    <w:rsid w:val="7EF66C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2018-09-27T09:53:00Z</cp:lastPrinted>
  <dcterms:modified xsi:type="dcterms:W3CDTF">2024-08-30T03:39:58Z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